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05" w:rsidRDefault="005B6E05" w:rsidP="00E42A9F">
      <w:pPr>
        <w:jc w:val="center"/>
        <w:rPr>
          <w:b/>
          <w:bCs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 xml:space="preserve">Okulun Adı           : </w:t>
      </w:r>
    </w:p>
    <w:p w:rsidR="005B6E05" w:rsidRPr="009C5458" w:rsidRDefault="005B6E05" w:rsidP="009C5458">
      <w:pPr>
        <w:pStyle w:val="NoSpacing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 xml:space="preserve">Yaş Grubu (Ay)    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    :  </w:t>
      </w:r>
      <w:r>
        <w:rPr>
          <w:rFonts w:ascii="Comic Sans MS" w:hAnsi="Comic Sans MS"/>
          <w:b/>
          <w:sz w:val="20"/>
          <w:szCs w:val="20"/>
        </w:rPr>
        <w:t>08.11.2016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>Öğretmen Adı      :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EĞİTİM AKIŞI</w:t>
      </w:r>
    </w:p>
    <w:p w:rsidR="005B6E05" w:rsidRPr="009C5458" w:rsidRDefault="005B6E05" w:rsidP="009C5458">
      <w:pPr>
        <w:pStyle w:val="NoSpacing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Güne Başlama Zamanı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Oyun Zamanı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Kahvaltı – Temizlik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Etkinlik Zamanı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" MAKARNALARI  BOYAYALIM" isimli bütünleştirilmiş  </w:t>
      </w:r>
      <w:r w:rsidRPr="009C5458">
        <w:rPr>
          <w:rFonts w:ascii="Comic Sans MS" w:hAnsi="Comic Sans MS"/>
          <w:sz w:val="20"/>
          <w:szCs w:val="20"/>
        </w:rPr>
        <w:t>sanat etkinliği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Günü Değerlendirme Zamanı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Eve gidiş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>Hazırlıklar tamamlanır ve çocuklarla vedalaşıp ayrılır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Genel Değerlendirme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Default="005B6E05" w:rsidP="009C545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5B6E05" w:rsidRDefault="005B6E05" w:rsidP="009C545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5B6E05" w:rsidRPr="009C5458" w:rsidRDefault="005B6E05" w:rsidP="009C545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ETKİNLİK PLANI</w:t>
      </w:r>
    </w:p>
    <w:p w:rsidR="005B6E05" w:rsidRPr="009C5458" w:rsidRDefault="005B6E05" w:rsidP="009C5458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9C5458">
        <w:rPr>
          <w:rFonts w:ascii="Comic Sans MS" w:hAnsi="Comic Sans MS"/>
          <w:b/>
          <w:sz w:val="20"/>
          <w:szCs w:val="20"/>
        </w:rPr>
        <w:t>MAKARNALARI BOYAYALIM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 w:rsidRPr="00D161CE">
        <w:rPr>
          <w:rFonts w:ascii="Comic Sans MS" w:hAnsi="Comic Sans MS"/>
          <w:b/>
          <w:sz w:val="20"/>
          <w:szCs w:val="20"/>
        </w:rPr>
        <w:t>Etkinlik Türü</w:t>
      </w:r>
      <w:r>
        <w:rPr>
          <w:rFonts w:ascii="Comic Sans MS" w:hAnsi="Comic Sans MS"/>
          <w:sz w:val="20"/>
          <w:szCs w:val="20"/>
        </w:rPr>
        <w:t xml:space="preserve">   </w:t>
      </w:r>
      <w:r w:rsidRPr="009C5458">
        <w:rPr>
          <w:rFonts w:ascii="Comic Sans MS" w:hAnsi="Comic Sans MS"/>
          <w:sz w:val="20"/>
          <w:szCs w:val="20"/>
        </w:rPr>
        <w:t>: Sanat- Türkçe Dil  (Bütünleştirilmiş Küçük Grup Etkinliği)</w:t>
      </w:r>
    </w:p>
    <w:tbl>
      <w:tblPr>
        <w:tblpPr w:leftFromText="141" w:rightFromText="141" w:vertAnchor="text" w:horzAnchor="margin" w:tblpXSpec="right" w:tblpY="6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7"/>
      </w:tblGrid>
      <w:tr w:rsidR="005B6E05" w:rsidRPr="009C5458" w:rsidTr="009C5458">
        <w:trPr>
          <w:trHeight w:val="2902"/>
        </w:trPr>
        <w:tc>
          <w:tcPr>
            <w:tcW w:w="7447" w:type="dxa"/>
          </w:tcPr>
          <w:p w:rsidR="005B6E05" w:rsidRDefault="005B6E05" w:rsidP="009C5458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  </w:t>
            </w:r>
            <w:r w:rsidRPr="009C5458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5B6E05" w:rsidRPr="009C5458" w:rsidRDefault="005B6E05" w:rsidP="009C545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>MAKARNALARDAN KOLYE YAPIMI</w:t>
            </w:r>
          </w:p>
          <w:p w:rsidR="005B6E05" w:rsidRPr="009C5458" w:rsidRDefault="005B6E05" w:rsidP="009C5458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Karışık olarak boyanacak olan </w:t>
            </w:r>
            <w:r w:rsidRPr="009C5458">
              <w:rPr>
                <w:rFonts w:ascii="Comic Sans MS" w:hAnsi="Comic Sans MS"/>
                <w:sz w:val="20"/>
                <w:szCs w:val="20"/>
              </w:rPr>
              <w:t xml:space="preserve"> makarnalar,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5458">
              <w:rPr>
                <w:rFonts w:ascii="Comic Sans MS" w:hAnsi="Comic Sans MS"/>
                <w:sz w:val="20"/>
                <w:szCs w:val="20"/>
              </w:rPr>
              <w:t>kilitli bir poşete konulur.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5458">
              <w:rPr>
                <w:rFonts w:ascii="Comic Sans MS" w:hAnsi="Comic Sans MS"/>
                <w:sz w:val="20"/>
                <w:szCs w:val="20"/>
              </w:rPr>
              <w:t>Poşetin içine sulandırılmış sulu boya eklenir ve karıştırılır. Boyanan makarnalar gazetenin üzerinde kurutulur. Boyanmış makarnalar ipe geçirilerek kolye yapılır.</w:t>
            </w:r>
          </w:p>
          <w:p w:rsidR="005B6E05" w:rsidRPr="009C5458" w:rsidRDefault="005B6E05" w:rsidP="009C5458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B6E05" w:rsidRDefault="005B6E05" w:rsidP="009C5458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 xml:space="preserve">“TELEVİZYON” adlı oyun oynanır. </w:t>
            </w:r>
          </w:p>
          <w:p w:rsidR="005B6E05" w:rsidRPr="009C5458" w:rsidRDefault="005B6E05" w:rsidP="009C5458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>Çocuklar televizyon olurlar. Öğretmen ise kumandayı eline alarak kanalları açma öykünmesi yapar.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5458">
              <w:rPr>
                <w:rFonts w:ascii="Comic Sans MS" w:hAnsi="Comic Sans MS"/>
                <w:sz w:val="20"/>
                <w:szCs w:val="20"/>
              </w:rPr>
              <w:t>Öğretmen “Açtığım kanalda yüzme yarışması var.” dediğinde çocuklar yüzme öykünmesi, “Yemek yiyorlar,” dediğinde yemek yeme öykünmesi yaparlar. Çocuklardan da istekli olanlara televizyonu kumanda etme görevi verilir.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5458">
              <w:rPr>
                <w:rFonts w:ascii="Comic Sans MS" w:hAnsi="Comic Sans MS"/>
                <w:sz w:val="20"/>
                <w:szCs w:val="20"/>
              </w:rPr>
              <w:t>Televizyon kumandası kimin elinde olursa onun istediği hareketler grupla tekrarlanır.</w:t>
            </w:r>
          </w:p>
          <w:p w:rsidR="005B6E05" w:rsidRDefault="005B6E05" w:rsidP="009C5458">
            <w:pPr>
              <w:pStyle w:val="NoSpacing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5B6E05" w:rsidRPr="009C5458" w:rsidRDefault="005B6E05" w:rsidP="009C545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t>İKİ YUVA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Sordum bir gün arıya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Yok mu senin bir yuvan?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Vızıldayıp gösterdi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Bana koca bir kovan.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Dönüp sordum serçeye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Ya seninki nerede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Cik cik dedi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Benimki dal üstünde tepede.</w:t>
            </w: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  <w:p w:rsidR="005B6E05" w:rsidRDefault="005B6E05" w:rsidP="009C545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B6E05" w:rsidRDefault="005B6E05" w:rsidP="009C545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B6E05" w:rsidRPr="009C5458" w:rsidRDefault="005B6E05" w:rsidP="009C545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B6E05" w:rsidRPr="009C5458" w:rsidRDefault="005B6E05" w:rsidP="009C5458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 w:rsidRPr="00D161CE">
        <w:rPr>
          <w:rFonts w:ascii="Comic Sans MS" w:hAnsi="Comic Sans MS"/>
          <w:b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   : 48-60</w:t>
      </w:r>
      <w:r w:rsidRPr="009C5458">
        <w:rPr>
          <w:rFonts w:ascii="Comic Sans MS" w:hAnsi="Comic Sans MS"/>
          <w:sz w:val="20"/>
          <w:szCs w:val="20"/>
        </w:rPr>
        <w:t xml:space="preserve"> Ay</w: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3pt;margin-top:13.1pt;width:301.5pt;height:331.95pt;z-index:251658240">
            <v:textbox style="mso-next-textbox:#_x0000_s1026">
              <w:txbxContent>
                <w:p w:rsidR="005B6E05" w:rsidRPr="009C5458" w:rsidRDefault="005B6E05" w:rsidP="009C545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5B6E05" w:rsidRPr="009C5458" w:rsidRDefault="005B6E05" w:rsidP="00EE429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5B6E05" w:rsidRPr="009C5458" w:rsidRDefault="005B6E05" w:rsidP="00EE429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4. Küçük kas kullanımı gerektiren hareketleri yapar. </w:t>
                  </w: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>(Göstergeleri: Nesneleri toplar. Nesneleri kaptan kaba boşaltır.</w:t>
                  </w:r>
                </w:p>
                <w:p w:rsidR="005B6E05" w:rsidRPr="009C5458" w:rsidRDefault="005B6E05" w:rsidP="00EE429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 xml:space="preserve">Nesneleri </w:t>
                  </w:r>
                  <w:r w:rsidRPr="009C5458">
                    <w:rPr>
                      <w:rFonts w:ascii="Comic Sans MS" w:hAnsi="Comic Sans MS"/>
                      <w:spacing w:val="-3"/>
                      <w:sz w:val="20"/>
                      <w:szCs w:val="20"/>
                    </w:rPr>
                    <w:t xml:space="preserve">takar, çıkarır, </w:t>
                  </w:r>
                  <w:r w:rsidRPr="009C5458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>ipe vb. dizer.</w:t>
                  </w:r>
                </w:p>
                <w:p w:rsidR="005B6E05" w:rsidRPr="009C5458" w:rsidRDefault="005B6E05" w:rsidP="00EE429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VE DUYGUSAL GELİŞİM</w:t>
                  </w:r>
                </w:p>
                <w:p w:rsidR="005B6E05" w:rsidRPr="009C5458" w:rsidRDefault="005B6E05" w:rsidP="00B36E74">
                  <w:pPr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3. Kendini</w:t>
                  </w:r>
                  <w:r w:rsidRPr="009C5458">
                    <w:rPr>
                      <w:rFonts w:ascii="Comic Sans MS" w:hAnsi="Comic Sans MS"/>
                      <w:b/>
                      <w:spacing w:val="-14"/>
                      <w:sz w:val="20"/>
                      <w:szCs w:val="20"/>
                    </w:rPr>
                    <w:t xml:space="preserve"> yaratıcı yollarla ifade eder. </w:t>
                  </w: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C5458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 xml:space="preserve"> Duygu, düşünce ve hayallerini özgün yollarla ifade eder. </w:t>
                  </w: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 xml:space="preserve"> Nesneleri alışılmışın dışında kullanır. Özgün özellikler taşıyan ürünler oluşturur</w:t>
                  </w:r>
                  <w:r w:rsidRPr="009C5458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>.)</w:t>
                  </w:r>
                </w:p>
                <w:p w:rsidR="005B6E05" w:rsidRPr="009C5458" w:rsidRDefault="005B6E05" w:rsidP="00B36E74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</w:t>
                  </w:r>
                  <w:bookmarkStart w:id="0" w:name="_GoBack"/>
                  <w:bookmarkEnd w:id="0"/>
                </w:p>
                <w:p w:rsidR="005B6E05" w:rsidRPr="009C5458" w:rsidRDefault="005B6E05" w:rsidP="00B36E74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3. Söz dizimi kurallarına göre cümle kurar. </w:t>
                  </w: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C5458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5B6E05" w:rsidRPr="009C5458" w:rsidRDefault="005B6E05" w:rsidP="00B36E74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9C5458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9C5458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5B6E05" w:rsidRPr="009C5458" w:rsidRDefault="005B6E05" w:rsidP="00B36E74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9C5458">
                    <w:rPr>
                      <w:rFonts w:ascii="Comic Sans MS" w:hAnsi="Comic Sans MS"/>
                      <w:b/>
                      <w:color w:val="000000"/>
                      <w:spacing w:val="-3"/>
                      <w:sz w:val="20"/>
                      <w:szCs w:val="20"/>
                    </w:rPr>
                    <w:t xml:space="preserve">6. Sözcük dağarcığını geliştirir. </w:t>
                  </w: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9C5458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9C5458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</w:p>
                <w:p w:rsidR="005B6E05" w:rsidRPr="009C5458" w:rsidRDefault="005B6E05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B6E05" w:rsidRPr="009C5458" w:rsidRDefault="005B6E05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B6E05" w:rsidRPr="009C5458" w:rsidRDefault="005B6E05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B6E05" w:rsidRPr="009C5458" w:rsidRDefault="005B6E05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B6E05" w:rsidRPr="009C5458" w:rsidRDefault="005B6E05" w:rsidP="00E42A9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5B6E05" w:rsidRPr="00A60063" w:rsidRDefault="005B6E05" w:rsidP="00E42A9F">
                  <w:pPr>
                    <w:rPr>
                      <w:sz w:val="20"/>
                      <w:szCs w:val="20"/>
                    </w:rPr>
                  </w:pPr>
                </w:p>
                <w:p w:rsidR="005B6E05" w:rsidRPr="004D6C18" w:rsidRDefault="005B6E05" w:rsidP="00E42A9F">
                  <w:pPr>
                    <w:rPr>
                      <w:b/>
                      <w:bCs/>
                      <w:color w:val="FF0000"/>
                    </w:rPr>
                  </w:pPr>
                </w:p>
                <w:p w:rsidR="005B6E05" w:rsidRPr="004C2F05" w:rsidRDefault="005B6E05" w:rsidP="00E42A9F"/>
              </w:txbxContent>
            </v:textbox>
          </v:shape>
        </w:pic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</w:p>
    <w:p w:rsidR="005B6E05" w:rsidRPr="009C5458" w:rsidRDefault="005B6E05" w:rsidP="009C5458">
      <w:pPr>
        <w:pStyle w:val="NoSpacing"/>
        <w:rPr>
          <w:rFonts w:ascii="Comic Sans MS" w:hAnsi="Comic Sans MS"/>
          <w:color w:val="000000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  <w:r w:rsidRPr="009C5458">
        <w:rPr>
          <w:rFonts w:ascii="Comic Sans MS" w:hAnsi="Comic Sans MS"/>
          <w:sz w:val="20"/>
          <w:szCs w:val="20"/>
        </w:rPr>
        <w:tab/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_x0000_s1027" type="#_x0000_t202" style="position:absolute;margin-left:4.8pt;margin-top:10.9pt;width:297pt;height:84.75pt;z-index:251659264">
            <v:textbox style="mso-next-textbox:#_x0000_s1027">
              <w:txbxContent>
                <w:p w:rsidR="005B6E05" w:rsidRPr="009C5458" w:rsidRDefault="005B6E05" w:rsidP="009C5458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MATERYALLER</w:t>
                  </w:r>
                </w:p>
                <w:p w:rsidR="005B6E05" w:rsidRPr="009C5458" w:rsidRDefault="005B6E05" w:rsidP="009C545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>Düdük makarna (delikli), sulu boya, kilitli poşet, ip</w:t>
                  </w:r>
                </w:p>
                <w:p w:rsidR="005B6E05" w:rsidRPr="009C5458" w:rsidRDefault="005B6E05" w:rsidP="009C5458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SÖZCÜKLER </w:t>
                  </w:r>
                </w:p>
                <w:p w:rsidR="005B6E05" w:rsidRDefault="005B6E05" w:rsidP="009C5458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sz w:val="20"/>
                      <w:szCs w:val="20"/>
                    </w:rPr>
                    <w:t>Makarna, kolye</w:t>
                  </w:r>
                </w:p>
                <w:p w:rsidR="005B6E05" w:rsidRPr="009C5458" w:rsidRDefault="005B6E05" w:rsidP="009C5458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C54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vanish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96"/>
      </w:tblGrid>
      <w:tr w:rsidR="005B6E05" w:rsidRPr="009C5458" w:rsidTr="009C5458">
        <w:trPr>
          <w:trHeight w:val="442"/>
        </w:trPr>
        <w:tc>
          <w:tcPr>
            <w:tcW w:w="6196" w:type="dxa"/>
          </w:tcPr>
          <w:p w:rsidR="005B6E05" w:rsidRPr="009C5458" w:rsidRDefault="005B6E05" w:rsidP="009C5458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9C5458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5B6E05" w:rsidRDefault="005B6E05" w:rsidP="009C545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>Sınıfta engeli olan öğrenciler varsa,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C5458">
              <w:rPr>
                <w:rFonts w:ascii="Comic Sans MS" w:hAnsi="Comic Sans MS"/>
                <w:sz w:val="20"/>
                <w:szCs w:val="20"/>
              </w:rPr>
              <w:t>engelleri göz önünde bulundurularak etkinlikler düzenlenmelidir.</w:t>
            </w:r>
          </w:p>
          <w:p w:rsidR="005B6E05" w:rsidRPr="009C5458" w:rsidRDefault="005B6E05" w:rsidP="009C545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B6E05" w:rsidRPr="0065102C" w:rsidRDefault="005B6E05" w:rsidP="0065102C">
      <w:pPr>
        <w:rPr>
          <w:vanish/>
        </w:rPr>
      </w:pPr>
    </w:p>
    <w:tbl>
      <w:tblPr>
        <w:tblpPr w:leftFromText="141" w:rightFromText="141" w:vertAnchor="text" w:horzAnchor="page" w:tblpX="7678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7"/>
      </w:tblGrid>
      <w:tr w:rsidR="005B6E05" w:rsidRPr="009C5458" w:rsidTr="00D161CE">
        <w:trPr>
          <w:trHeight w:val="724"/>
        </w:trPr>
        <w:tc>
          <w:tcPr>
            <w:tcW w:w="7237" w:type="dxa"/>
          </w:tcPr>
          <w:p w:rsidR="005B6E05" w:rsidRDefault="005B6E05" w:rsidP="009C545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B6E05" w:rsidRPr="00D161CE" w:rsidRDefault="005B6E05" w:rsidP="009C5458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161CE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5B6E05" w:rsidRDefault="005B6E05" w:rsidP="009C545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sz w:val="20"/>
                <w:szCs w:val="20"/>
              </w:rPr>
              <w:t>Evde çocuğunuzla birlikte makarnalar boyayıp çeşitli ürünler oluşturunuz.</w:t>
            </w:r>
          </w:p>
          <w:p w:rsidR="005B6E05" w:rsidRPr="009C5458" w:rsidRDefault="005B6E05" w:rsidP="009C5458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-73"/>
        <w:tblW w:w="13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91"/>
      </w:tblGrid>
      <w:tr w:rsidR="005B6E05" w:rsidRPr="009C5458" w:rsidTr="00D161CE">
        <w:trPr>
          <w:trHeight w:val="1945"/>
        </w:trPr>
        <w:tc>
          <w:tcPr>
            <w:tcW w:w="13891" w:type="dxa"/>
          </w:tcPr>
          <w:p w:rsidR="005B6E05" w:rsidRPr="009C5458" w:rsidRDefault="005B6E05" w:rsidP="00D161C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B6E05" w:rsidRPr="00D161CE" w:rsidRDefault="005B6E05" w:rsidP="00D161CE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D161CE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5B6E05" w:rsidRPr="009C5458" w:rsidRDefault="005B6E05" w:rsidP="00D161CE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t>Makarnaları başka hangi boya ile boyayabiliriz?</w:t>
            </w:r>
          </w:p>
          <w:p w:rsidR="005B6E05" w:rsidRDefault="005B6E05" w:rsidP="00D161C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9C5458">
              <w:rPr>
                <w:rFonts w:ascii="Comic Sans MS" w:hAnsi="Comic Sans MS"/>
                <w:color w:val="000000"/>
                <w:sz w:val="20"/>
                <w:szCs w:val="20"/>
              </w:rPr>
              <w:t>Boyadığımız makarnalardan başka neler yapabiliriz?</w:t>
            </w:r>
          </w:p>
          <w:p w:rsidR="005B6E05" w:rsidRDefault="005B6E05" w:rsidP="00D161C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Kolyeleri kime hediye etmeyi düşünüyorsunuz?</w:t>
            </w:r>
          </w:p>
          <w:p w:rsidR="005B6E05" w:rsidRPr="009C5458" w:rsidRDefault="005B6E05" w:rsidP="00D161C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5B6E05" w:rsidRPr="009C5458" w:rsidRDefault="005B6E05" w:rsidP="00D161CE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p w:rsidR="005B6E05" w:rsidRPr="009C5458" w:rsidRDefault="005B6E05" w:rsidP="009C5458">
      <w:pPr>
        <w:pStyle w:val="NoSpacing"/>
        <w:rPr>
          <w:rFonts w:ascii="Comic Sans MS" w:hAnsi="Comic Sans MS"/>
          <w:sz w:val="20"/>
          <w:szCs w:val="20"/>
        </w:rPr>
      </w:pPr>
    </w:p>
    <w:sectPr w:rsidR="005B6E05" w:rsidRPr="009C5458" w:rsidSect="00C872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E05" w:rsidRDefault="005B6E05">
      <w:r>
        <w:separator/>
      </w:r>
    </w:p>
  </w:endnote>
  <w:endnote w:type="continuationSeparator" w:id="0">
    <w:p w:rsidR="005B6E05" w:rsidRDefault="005B6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E05" w:rsidRDefault="005B6E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E05" w:rsidRDefault="005B6E05" w:rsidP="00C87298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B6E05" w:rsidRDefault="005B6E05" w:rsidP="00C87298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E05" w:rsidRDefault="005B6E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E05" w:rsidRDefault="005B6E05">
      <w:r>
        <w:separator/>
      </w:r>
    </w:p>
  </w:footnote>
  <w:footnote w:type="continuationSeparator" w:id="0">
    <w:p w:rsidR="005B6E05" w:rsidRDefault="005B6E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E05" w:rsidRDefault="005B6E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E05" w:rsidRPr="009022B3" w:rsidRDefault="005B6E05" w:rsidP="00C87298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E05" w:rsidRDefault="005B6E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125D0"/>
    <w:multiLevelType w:val="hybridMultilevel"/>
    <w:tmpl w:val="71089F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483D7F"/>
    <w:multiLevelType w:val="hybridMultilevel"/>
    <w:tmpl w:val="7804B5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F2D"/>
    <w:rsid w:val="00000CC8"/>
    <w:rsid w:val="00015A41"/>
    <w:rsid w:val="00035036"/>
    <w:rsid w:val="00046C65"/>
    <w:rsid w:val="00085ABD"/>
    <w:rsid w:val="000945C5"/>
    <w:rsid w:val="000A3412"/>
    <w:rsid w:val="000A4CCE"/>
    <w:rsid w:val="000C0ADF"/>
    <w:rsid w:val="000C2B04"/>
    <w:rsid w:val="000C4ED2"/>
    <w:rsid w:val="000D0E37"/>
    <w:rsid w:val="000E66D0"/>
    <w:rsid w:val="00121029"/>
    <w:rsid w:val="00133501"/>
    <w:rsid w:val="00150F0B"/>
    <w:rsid w:val="00160D62"/>
    <w:rsid w:val="001A6C33"/>
    <w:rsid w:val="001D5A33"/>
    <w:rsid w:val="001E4A24"/>
    <w:rsid w:val="002320B6"/>
    <w:rsid w:val="0025651C"/>
    <w:rsid w:val="002E7990"/>
    <w:rsid w:val="002F197A"/>
    <w:rsid w:val="00346643"/>
    <w:rsid w:val="003522A8"/>
    <w:rsid w:val="00352637"/>
    <w:rsid w:val="00384937"/>
    <w:rsid w:val="00393730"/>
    <w:rsid w:val="003B4934"/>
    <w:rsid w:val="003C1A93"/>
    <w:rsid w:val="003D35B0"/>
    <w:rsid w:val="003D7A98"/>
    <w:rsid w:val="00470866"/>
    <w:rsid w:val="004843B9"/>
    <w:rsid w:val="004B7F24"/>
    <w:rsid w:val="004C2F05"/>
    <w:rsid w:val="004C3016"/>
    <w:rsid w:val="004D6C18"/>
    <w:rsid w:val="004E51FE"/>
    <w:rsid w:val="005226F1"/>
    <w:rsid w:val="00527F50"/>
    <w:rsid w:val="00532CF2"/>
    <w:rsid w:val="00563425"/>
    <w:rsid w:val="005A5E43"/>
    <w:rsid w:val="005B1D44"/>
    <w:rsid w:val="005B363D"/>
    <w:rsid w:val="005B6E05"/>
    <w:rsid w:val="005F45F8"/>
    <w:rsid w:val="00613E24"/>
    <w:rsid w:val="0065102C"/>
    <w:rsid w:val="006A2D7C"/>
    <w:rsid w:val="006A5C9D"/>
    <w:rsid w:val="006E5C28"/>
    <w:rsid w:val="006F22B5"/>
    <w:rsid w:val="007015F5"/>
    <w:rsid w:val="0071354D"/>
    <w:rsid w:val="00714665"/>
    <w:rsid w:val="00721ECC"/>
    <w:rsid w:val="00791C1F"/>
    <w:rsid w:val="007D005B"/>
    <w:rsid w:val="007E1F68"/>
    <w:rsid w:val="007E3A52"/>
    <w:rsid w:val="00895072"/>
    <w:rsid w:val="008969D9"/>
    <w:rsid w:val="008A720B"/>
    <w:rsid w:val="008C01B3"/>
    <w:rsid w:val="009022B3"/>
    <w:rsid w:val="00963766"/>
    <w:rsid w:val="0097613B"/>
    <w:rsid w:val="00980C02"/>
    <w:rsid w:val="009B6199"/>
    <w:rsid w:val="009C0A59"/>
    <w:rsid w:val="009C5458"/>
    <w:rsid w:val="009D25A9"/>
    <w:rsid w:val="00A0721E"/>
    <w:rsid w:val="00A256A3"/>
    <w:rsid w:val="00A60063"/>
    <w:rsid w:val="00A920BB"/>
    <w:rsid w:val="00B04BBA"/>
    <w:rsid w:val="00B36E74"/>
    <w:rsid w:val="00B45FE6"/>
    <w:rsid w:val="00B4675B"/>
    <w:rsid w:val="00BB1EE9"/>
    <w:rsid w:val="00BB5B1F"/>
    <w:rsid w:val="00BC1AE5"/>
    <w:rsid w:val="00BC4A14"/>
    <w:rsid w:val="00C57480"/>
    <w:rsid w:val="00C57A5A"/>
    <w:rsid w:val="00C70E26"/>
    <w:rsid w:val="00C87298"/>
    <w:rsid w:val="00CC33E9"/>
    <w:rsid w:val="00CD2C0C"/>
    <w:rsid w:val="00D13F2D"/>
    <w:rsid w:val="00D161CE"/>
    <w:rsid w:val="00D25CC6"/>
    <w:rsid w:val="00D712ED"/>
    <w:rsid w:val="00D83A32"/>
    <w:rsid w:val="00DD7FD4"/>
    <w:rsid w:val="00E13647"/>
    <w:rsid w:val="00E15A48"/>
    <w:rsid w:val="00E17231"/>
    <w:rsid w:val="00E3059E"/>
    <w:rsid w:val="00E42A9F"/>
    <w:rsid w:val="00E55833"/>
    <w:rsid w:val="00E833B9"/>
    <w:rsid w:val="00EA700A"/>
    <w:rsid w:val="00EC5194"/>
    <w:rsid w:val="00ED0C24"/>
    <w:rsid w:val="00ED5090"/>
    <w:rsid w:val="00EE1118"/>
    <w:rsid w:val="00EE4295"/>
    <w:rsid w:val="00F62DF2"/>
    <w:rsid w:val="00F67CD8"/>
    <w:rsid w:val="00F704EA"/>
    <w:rsid w:val="00F70B5D"/>
    <w:rsid w:val="00F825F1"/>
    <w:rsid w:val="00F90332"/>
    <w:rsid w:val="00FB1076"/>
    <w:rsid w:val="00FC5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9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13F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C0A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2A9F"/>
    <w:rPr>
      <w:sz w:val="24"/>
    </w:rPr>
  </w:style>
  <w:style w:type="character" w:styleId="PageNumber">
    <w:name w:val="page number"/>
    <w:basedOn w:val="DefaultParagraphFont"/>
    <w:uiPriority w:val="99"/>
    <w:rsid w:val="00E42A9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42A9F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2A9F"/>
    <w:rPr>
      <w:sz w:val="24"/>
    </w:rPr>
  </w:style>
  <w:style w:type="paragraph" w:styleId="NormalWeb">
    <w:name w:val="Normal (Web)"/>
    <w:basedOn w:val="Normal"/>
    <w:uiPriority w:val="99"/>
    <w:rsid w:val="00121029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121029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5F45F8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</w:rPr>
  </w:style>
  <w:style w:type="paragraph" w:styleId="NoSpacing">
    <w:name w:val="No Spacing"/>
    <w:uiPriority w:val="99"/>
    <w:qFormat/>
    <w:rsid w:val="009C54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76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</TotalTime>
  <Pages>3</Pages>
  <Words>345</Words>
  <Characters>1970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38</cp:revision>
  <dcterms:created xsi:type="dcterms:W3CDTF">2013-06-11T11:27:00Z</dcterms:created>
  <dcterms:modified xsi:type="dcterms:W3CDTF">2016-08-29T21:16:00Z</dcterms:modified>
</cp:coreProperties>
</file>